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63B" w:rsidRDefault="0085263B" w:rsidP="00D54F6C">
      <w:pPr>
        <w:tabs>
          <w:tab w:val="left" w:pos="4253"/>
        </w:tabs>
        <w:spacing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263B" w:rsidRPr="00540ECE" w:rsidRDefault="0085263B" w:rsidP="00DA0A36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</w:t>
      </w:r>
      <w:r w:rsidRPr="00540ECE">
        <w:rPr>
          <w:rFonts w:ascii="Times New Roman" w:hAnsi="Times New Roman" w:cs="Times New Roman"/>
          <w:b/>
          <w:bCs/>
          <w:caps/>
          <w:sz w:val="24"/>
          <w:szCs w:val="24"/>
        </w:rPr>
        <w:t>йская Федерация</w:t>
      </w:r>
    </w:p>
    <w:p w:rsidR="0085263B" w:rsidRPr="00540ECE" w:rsidRDefault="0085263B" w:rsidP="00DA0A3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ECE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85263B" w:rsidRPr="00540ECE" w:rsidRDefault="0085263B" w:rsidP="00DA0A36">
      <w:pPr>
        <w:spacing w:before="120"/>
        <w:jc w:val="center"/>
        <w:rPr>
          <w:b/>
          <w:bCs/>
          <w:i/>
          <w:iCs/>
          <w:spacing w:val="40"/>
          <w:sz w:val="36"/>
          <w:szCs w:val="36"/>
        </w:rPr>
      </w:pPr>
      <w:r w:rsidRPr="00540ECE">
        <w:rPr>
          <w:b/>
          <w:bCs/>
          <w:i/>
          <w:iCs/>
          <w:spacing w:val="40"/>
          <w:sz w:val="36"/>
          <w:szCs w:val="36"/>
        </w:rPr>
        <w:t>ПОСТАНОВЛЕНИЕ</w:t>
      </w:r>
    </w:p>
    <w:p w:rsidR="0085263B" w:rsidRPr="00540ECE" w:rsidRDefault="0085263B" w:rsidP="00DA0A36">
      <w:pPr>
        <w:rPr>
          <w:rFonts w:ascii="Times New Roman" w:hAnsi="Times New Roman" w:cs="Times New Roman"/>
          <w:b/>
          <w:bCs/>
          <w:spacing w:val="40"/>
        </w:rPr>
      </w:pPr>
    </w:p>
    <w:p w:rsidR="0085263B" w:rsidRPr="00540ECE" w:rsidRDefault="0085263B" w:rsidP="00DA0A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16.12.2022    № 372</w:t>
      </w:r>
    </w:p>
    <w:p w:rsidR="0085263B" w:rsidRPr="00540ECE" w:rsidRDefault="0085263B" w:rsidP="00DA0A36">
      <w:r w:rsidRPr="00540ECE">
        <w:rPr>
          <w:rFonts w:ascii="Times New Roman" w:hAnsi="Times New Roman" w:cs="Times New Roman"/>
        </w:rPr>
        <w:t>г. Унеча Брянской области</w:t>
      </w:r>
    </w:p>
    <w:p w:rsidR="0085263B" w:rsidRDefault="0085263B" w:rsidP="00DA0A36">
      <w:pPr>
        <w:tabs>
          <w:tab w:val="left" w:pos="4253"/>
        </w:tabs>
        <w:spacing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263B" w:rsidRDefault="0085263B" w:rsidP="00D54F6C">
      <w:pPr>
        <w:tabs>
          <w:tab w:val="left" w:pos="4253"/>
        </w:tabs>
        <w:spacing w:line="240" w:lineRule="auto"/>
        <w:ind w:right="552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263B" w:rsidRPr="00544218" w:rsidRDefault="0085263B" w:rsidP="002C436C">
      <w:pPr>
        <w:tabs>
          <w:tab w:val="left" w:pos="4253"/>
        </w:tabs>
        <w:spacing w:line="240" w:lineRule="auto"/>
        <w:ind w:right="5526"/>
        <w:jc w:val="both"/>
        <w:rPr>
          <w:rFonts w:ascii="Times New Roman" w:hAnsi="Times New Roman" w:cs="Times New Roman"/>
          <w:sz w:val="28"/>
          <w:szCs w:val="28"/>
        </w:rPr>
      </w:pPr>
      <w:r w:rsidRPr="005A23BA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Унечского района от </w:t>
      </w:r>
      <w:r>
        <w:rPr>
          <w:rFonts w:ascii="Times New Roman" w:hAnsi="Times New Roman" w:cs="Times New Roman"/>
          <w:sz w:val="28"/>
          <w:szCs w:val="28"/>
        </w:rPr>
        <w:t>07</w:t>
      </w:r>
      <w:r w:rsidRPr="005A23BA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A23BA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5A23BA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335</w:t>
      </w:r>
    </w:p>
    <w:p w:rsidR="0085263B" w:rsidRPr="002C436C" w:rsidRDefault="0085263B" w:rsidP="002C43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5263B" w:rsidRPr="00AA5B31" w:rsidRDefault="0085263B" w:rsidP="0065074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оказания дополнительной социальной поддержки семьям военнослужащих с детьми, проживающих на территории Брянской области, заключивших контракт о добровольном содействии в выполнении задач, возложенных на Вооруженные Силы Российской Федерации, в ходе специальной военной на территориях Украины, Донецкой Народной Республики, Луганской Народной Республики, Запорожской области, Херсонской области</w:t>
      </w:r>
    </w:p>
    <w:p w:rsidR="0085263B" w:rsidRPr="00AA5B31" w:rsidRDefault="0085263B" w:rsidP="00D54F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5263B" w:rsidRDefault="0085263B" w:rsidP="00D54F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85263B" w:rsidRPr="00AA5B31" w:rsidRDefault="0085263B" w:rsidP="00D54F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5263B" w:rsidRDefault="0085263B" w:rsidP="001F239E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>Внести в Порядок  обеспечения питанием обучающихся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5B31">
        <w:rPr>
          <w:rFonts w:ascii="Times New Roman" w:hAnsi="Times New Roman" w:cs="Times New Roman"/>
          <w:sz w:val="24"/>
          <w:szCs w:val="24"/>
        </w:rPr>
        <w:t>муниципальных</w:t>
      </w:r>
    </w:p>
    <w:p w:rsidR="0085263B" w:rsidRPr="00AA5B31" w:rsidRDefault="0085263B" w:rsidP="001F23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>общеобразовательных учреждений Унечского района</w:t>
      </w:r>
      <w:r>
        <w:rPr>
          <w:rFonts w:ascii="Times New Roman" w:hAnsi="Times New Roman" w:cs="Times New Roman"/>
          <w:sz w:val="24"/>
          <w:szCs w:val="24"/>
        </w:rPr>
        <w:t>, утвержденный п</w:t>
      </w:r>
      <w:r w:rsidRPr="00AA5B31">
        <w:rPr>
          <w:rFonts w:ascii="Times New Roman" w:hAnsi="Times New Roman" w:cs="Times New Roman"/>
          <w:sz w:val="24"/>
          <w:szCs w:val="24"/>
        </w:rPr>
        <w:t>остановление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A5B31">
        <w:rPr>
          <w:rFonts w:ascii="Times New Roman" w:hAnsi="Times New Roman" w:cs="Times New Roman"/>
          <w:sz w:val="24"/>
          <w:szCs w:val="24"/>
        </w:rPr>
        <w:t xml:space="preserve"> администрации Унечского района от </w:t>
      </w:r>
      <w:r>
        <w:rPr>
          <w:rFonts w:ascii="Times New Roman" w:hAnsi="Times New Roman" w:cs="Times New Roman"/>
          <w:sz w:val="24"/>
          <w:szCs w:val="24"/>
        </w:rPr>
        <w:t>07</w:t>
      </w:r>
      <w:r w:rsidRPr="00AA5B31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AA5B31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A5B31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335 (в редакции постановлений</w:t>
      </w:r>
      <w:r w:rsidRPr="00AA5B31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AA5B31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AA5B31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A5B31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166, от 14.10.2022 №288, от 31.10.2022 № 320)</w:t>
      </w:r>
      <w:r w:rsidRPr="00AA5B3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(далее – Порядок), </w:t>
      </w:r>
      <w:r w:rsidRPr="00AA5B31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85263B" w:rsidRPr="00AA5B31" w:rsidRDefault="0085263B" w:rsidP="00D54F6C">
      <w:pPr>
        <w:numPr>
          <w:ilvl w:val="1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Подпункт 3.1.4. </w:t>
      </w:r>
      <w:r w:rsidRPr="00AA5B31">
        <w:rPr>
          <w:rFonts w:ascii="Times New Roman" w:hAnsi="Times New Roman" w:cs="Times New Roman"/>
          <w:sz w:val="24"/>
          <w:szCs w:val="24"/>
        </w:rPr>
        <w:t>Пункт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A5B31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.1.</w:t>
      </w:r>
      <w:r w:rsidRPr="00AA5B31">
        <w:rPr>
          <w:rFonts w:ascii="Times New Roman" w:hAnsi="Times New Roman" w:cs="Times New Roman"/>
          <w:sz w:val="24"/>
          <w:szCs w:val="24"/>
        </w:rPr>
        <w:t xml:space="preserve"> указанного Порядка </w:t>
      </w:r>
      <w:r>
        <w:rPr>
          <w:rFonts w:ascii="Times New Roman" w:hAnsi="Times New Roman" w:cs="Times New Roman"/>
          <w:sz w:val="24"/>
          <w:szCs w:val="24"/>
        </w:rPr>
        <w:t xml:space="preserve">изложить в </w:t>
      </w:r>
      <w:r w:rsidRPr="00AA5B31">
        <w:rPr>
          <w:rFonts w:ascii="Times New Roman" w:hAnsi="Times New Roman" w:cs="Times New Roman"/>
          <w:sz w:val="24"/>
          <w:szCs w:val="24"/>
        </w:rPr>
        <w:t>следующе</w:t>
      </w:r>
      <w:r>
        <w:rPr>
          <w:rFonts w:ascii="Times New Roman" w:hAnsi="Times New Roman" w:cs="Times New Roman"/>
          <w:sz w:val="24"/>
          <w:szCs w:val="24"/>
        </w:rPr>
        <w:t>й редакции</w:t>
      </w:r>
      <w:r w:rsidRPr="00AA5B31">
        <w:rPr>
          <w:rFonts w:ascii="Times New Roman" w:hAnsi="Times New Roman" w:cs="Times New Roman"/>
          <w:sz w:val="24"/>
          <w:szCs w:val="24"/>
        </w:rPr>
        <w:t>:</w:t>
      </w:r>
    </w:p>
    <w:p w:rsidR="0085263B" w:rsidRPr="00AA5B31" w:rsidRDefault="0085263B" w:rsidP="005E14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AA5B31">
        <w:rPr>
          <w:rFonts w:ascii="Times New Roman" w:hAnsi="Times New Roman" w:cs="Times New Roman"/>
          <w:sz w:val="24"/>
          <w:szCs w:val="24"/>
        </w:rPr>
        <w:t>3.1.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A5B3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Освободить от родительской платы семьи военнослужащих с детьми, проживающих на территории Брянской области, один из родителей которых призван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№647 «Об объявлении частичной мобилизации в Российской Федерации», а также граждан Российской Федерации, заключивших контракт о прохождении военной службы и зачисленных в именные подразделения, комплектуемые Брянской областью, граждан, заключивших контракт о добровольном содействии в выполнении задач, возложенных на Вооруженные Силы Российской Федерации, в ходе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области:</w:t>
      </w:r>
    </w:p>
    <w:p w:rsidR="0085263B" w:rsidRDefault="0085263B" w:rsidP="00BC0EA1">
      <w:pPr>
        <w:tabs>
          <w:tab w:val="left" w:pos="0"/>
        </w:tabs>
        <w:spacing w:before="20" w:line="240" w:lineRule="auto"/>
        <w:ind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-  н</w:t>
      </w:r>
      <w:r w:rsidRPr="00B34B5B">
        <w:rPr>
          <w:rFonts w:ascii="Times New Roman" w:hAnsi="Times New Roman" w:cs="Times New Roman"/>
          <w:sz w:val="24"/>
          <w:szCs w:val="24"/>
        </w:rPr>
        <w:t>а организацию питания обучающихся 5-11 классов, обучающихся в муниципальных общеобразовательных учреждениях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5263B" w:rsidRDefault="0085263B" w:rsidP="005E146C">
      <w:pPr>
        <w:tabs>
          <w:tab w:val="left" w:pos="0"/>
          <w:tab w:val="left" w:pos="567"/>
        </w:tabs>
        <w:spacing w:before="20" w:line="240" w:lineRule="auto"/>
        <w:ind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B34B5B">
        <w:rPr>
          <w:rFonts w:ascii="Times New Roman" w:hAnsi="Times New Roman" w:cs="Times New Roman"/>
          <w:sz w:val="24"/>
          <w:szCs w:val="24"/>
        </w:rPr>
        <w:t>а организацию питания обучающихся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B5B">
        <w:rPr>
          <w:rFonts w:ascii="Times New Roman" w:hAnsi="Times New Roman" w:cs="Times New Roman"/>
          <w:sz w:val="24"/>
          <w:szCs w:val="24"/>
        </w:rPr>
        <w:t>в муниципальных общеобразовательных учреждениях</w:t>
      </w:r>
      <w:r>
        <w:rPr>
          <w:rFonts w:ascii="Times New Roman" w:hAnsi="Times New Roman" w:cs="Times New Roman"/>
          <w:sz w:val="24"/>
          <w:szCs w:val="24"/>
        </w:rPr>
        <w:t>, посещающих группы продленного дня».</w:t>
      </w:r>
    </w:p>
    <w:p w:rsidR="0085263B" w:rsidRDefault="0085263B" w:rsidP="005E146C">
      <w:pPr>
        <w:tabs>
          <w:tab w:val="left" w:pos="0"/>
          <w:tab w:val="left" w:pos="567"/>
        </w:tabs>
        <w:spacing w:before="20" w:line="240" w:lineRule="auto"/>
        <w:ind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1.2.Пункт 3.4. Порядка изложить в следующей редакции:</w:t>
      </w:r>
    </w:p>
    <w:p w:rsidR="0085263B" w:rsidRDefault="0085263B" w:rsidP="00550D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«3.4.  Для обеспечения питанием  обучающихся  из семьи военнослужащих, проживающих на территории Брянской области, один из родителей которых призван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№647 «Об объявлении частичной мобилизации в Российской Федерации», а также граждан Российской Федерации, заключивших контракт о прохождении военной службы и зачисленных в именные подразделения, комплектуемые Брянской областью, граждан, заключивших контракт о добровольном содействии в выполнении задач, возложенных на Вооруженные Силы Российской Федерации, в ходе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области:</w:t>
      </w:r>
    </w:p>
    <w:p w:rsidR="0085263B" w:rsidRDefault="0085263B" w:rsidP="00A1193F">
      <w:pPr>
        <w:tabs>
          <w:tab w:val="left" w:pos="567"/>
          <w:tab w:val="left" w:pos="709"/>
          <w:tab w:val="left" w:pos="851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документ, удостоверяющий личность заявителя (паспорт гражданина Российской Федерации);</w:t>
      </w:r>
    </w:p>
    <w:p w:rsidR="0085263B" w:rsidRDefault="0085263B" w:rsidP="00FA745E">
      <w:pPr>
        <w:tabs>
          <w:tab w:val="left" w:pos="567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документ, подтверждающий полномочия законного представителя обучающегося (в случае подачи заявления законным представителем обучающегося);</w:t>
      </w:r>
    </w:p>
    <w:p w:rsidR="0085263B" w:rsidRDefault="0085263B" w:rsidP="00FA745E">
      <w:pPr>
        <w:tabs>
          <w:tab w:val="left" w:pos="567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свидетельство о рождении обучающегося;</w:t>
      </w:r>
    </w:p>
    <w:p w:rsidR="0085263B" w:rsidRDefault="0085263B" w:rsidP="00FA745E">
      <w:pPr>
        <w:tabs>
          <w:tab w:val="left" w:pos="567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 документ, выданный военным комиссариатом, подтверждающий, что один из родителей (законных представителей) призван на военную службу по мобилизации;</w:t>
      </w:r>
    </w:p>
    <w:p w:rsidR="0085263B" w:rsidRDefault="0085263B" w:rsidP="00F42BEE">
      <w:pPr>
        <w:tabs>
          <w:tab w:val="left" w:pos="567"/>
          <w:tab w:val="left" w:pos="851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 заявление, прилагаемое к Порядку.</w:t>
      </w:r>
    </w:p>
    <w:p w:rsidR="0085263B" w:rsidRDefault="0085263B" w:rsidP="00F42BEE">
      <w:pPr>
        <w:tabs>
          <w:tab w:val="left" w:pos="567"/>
          <w:tab w:val="left" w:pos="851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Документы, прилагаемые к заявлению, после копирования возвращаются заявителю».</w:t>
      </w:r>
    </w:p>
    <w:p w:rsidR="0085263B" w:rsidRPr="00AA5B31" w:rsidRDefault="0085263B" w:rsidP="00D54F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 xml:space="preserve">         2.   Опубликовать настоящее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85263B" w:rsidRPr="00AA5B31" w:rsidRDefault="0085263B" w:rsidP="00D54F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 xml:space="preserve">         3.  Настоящее постановление вступает в силу с момента его официального опубликования и распространяет своё действие на правоотношения, возник</w:t>
      </w:r>
      <w:r>
        <w:rPr>
          <w:rFonts w:ascii="Times New Roman" w:hAnsi="Times New Roman" w:cs="Times New Roman"/>
          <w:sz w:val="24"/>
          <w:szCs w:val="24"/>
        </w:rPr>
        <w:t>шие</w:t>
      </w:r>
      <w:r w:rsidRPr="00AA5B31">
        <w:rPr>
          <w:rFonts w:ascii="Times New Roman" w:hAnsi="Times New Roman" w:cs="Times New Roman"/>
          <w:sz w:val="24"/>
          <w:szCs w:val="24"/>
        </w:rPr>
        <w:t xml:space="preserve"> с </w:t>
      </w:r>
      <w:r>
        <w:rPr>
          <w:rFonts w:ascii="Times New Roman" w:hAnsi="Times New Roman" w:cs="Times New Roman"/>
          <w:sz w:val="24"/>
          <w:szCs w:val="24"/>
        </w:rPr>
        <w:t>01</w:t>
      </w:r>
      <w:r w:rsidRPr="00AA5B3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AA5B31">
        <w:rPr>
          <w:rFonts w:ascii="Times New Roman" w:hAnsi="Times New Roman" w:cs="Times New Roman"/>
          <w:sz w:val="24"/>
          <w:szCs w:val="24"/>
        </w:rPr>
        <w:t>.2022 года.</w:t>
      </w:r>
    </w:p>
    <w:p w:rsidR="0085263B" w:rsidRPr="00AA5B31" w:rsidRDefault="0085263B" w:rsidP="00D54F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 xml:space="preserve">         4.  Контроль за исполнением постановления возложить на заместителя главы  администрации Унечского района Сверделко В.В.</w:t>
      </w:r>
    </w:p>
    <w:p w:rsidR="0085263B" w:rsidRPr="00AA5B31" w:rsidRDefault="0085263B" w:rsidP="00D54F6C">
      <w:pPr>
        <w:rPr>
          <w:rFonts w:ascii="Times New Roman" w:hAnsi="Times New Roman" w:cs="Times New Roman"/>
          <w:sz w:val="24"/>
          <w:szCs w:val="24"/>
        </w:rPr>
      </w:pPr>
    </w:p>
    <w:p w:rsidR="0085263B" w:rsidRPr="00AA5B31" w:rsidRDefault="0085263B" w:rsidP="00D54F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Исполняющая обязанности</w:t>
      </w:r>
    </w:p>
    <w:p w:rsidR="0085263B" w:rsidRPr="00AA5B31" w:rsidRDefault="0085263B" w:rsidP="00D54F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AA5B31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AA5B31">
        <w:rPr>
          <w:rFonts w:ascii="Times New Roman" w:hAnsi="Times New Roman" w:cs="Times New Roman"/>
          <w:sz w:val="24"/>
          <w:szCs w:val="24"/>
        </w:rPr>
        <w:t xml:space="preserve"> администрации  района</w:t>
      </w:r>
      <w:r w:rsidRPr="00AA5B3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И.М. Волкович</w:t>
      </w:r>
    </w:p>
    <w:p w:rsidR="0085263B" w:rsidRDefault="0085263B" w:rsidP="00D54F6C">
      <w:pPr>
        <w:rPr>
          <w:rFonts w:ascii="Times New Roman" w:hAnsi="Times New Roman" w:cs="Times New Roman"/>
          <w:sz w:val="24"/>
          <w:szCs w:val="24"/>
        </w:rPr>
      </w:pPr>
    </w:p>
    <w:p w:rsidR="0085263B" w:rsidRPr="00AA5B31" w:rsidRDefault="0085263B" w:rsidP="005D0D0B">
      <w:pPr>
        <w:tabs>
          <w:tab w:val="left" w:pos="8080"/>
        </w:tabs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ab/>
      </w:r>
      <w:r w:rsidRPr="00AA5B31">
        <w:rPr>
          <w:rFonts w:ascii="Times New Roman" w:hAnsi="Times New Roman" w:cs="Times New Roman"/>
          <w:sz w:val="24"/>
          <w:szCs w:val="24"/>
        </w:rPr>
        <w:tab/>
      </w:r>
      <w:r w:rsidRPr="00AA5B31">
        <w:rPr>
          <w:rFonts w:ascii="Times New Roman" w:hAnsi="Times New Roman" w:cs="Times New Roman"/>
          <w:sz w:val="24"/>
          <w:szCs w:val="24"/>
        </w:rPr>
        <w:tab/>
      </w:r>
    </w:p>
    <w:p w:rsidR="0085263B" w:rsidRPr="00544218" w:rsidRDefault="0085263B" w:rsidP="00D54F6C">
      <w:pPr>
        <w:rPr>
          <w:rFonts w:ascii="Times New Roman" w:hAnsi="Times New Roman" w:cs="Times New Roman"/>
          <w:sz w:val="24"/>
          <w:szCs w:val="24"/>
        </w:rPr>
      </w:pPr>
    </w:p>
    <w:p w:rsidR="0085263B" w:rsidRDefault="0085263B" w:rsidP="00817FCC"/>
    <w:p w:rsidR="0085263B" w:rsidRDefault="0085263B" w:rsidP="00817FCC"/>
    <w:p w:rsidR="0085263B" w:rsidRDefault="0085263B" w:rsidP="00817FCC"/>
    <w:p w:rsidR="0085263B" w:rsidRDefault="0085263B" w:rsidP="00817FCC"/>
    <w:p w:rsidR="0085263B" w:rsidRDefault="0085263B" w:rsidP="00817FCC"/>
    <w:p w:rsidR="0085263B" w:rsidRDefault="0085263B" w:rsidP="00817FCC"/>
    <w:p w:rsidR="0085263B" w:rsidRDefault="0085263B" w:rsidP="00817FCC"/>
    <w:p w:rsidR="0085263B" w:rsidRDefault="0085263B" w:rsidP="00817FCC"/>
    <w:p w:rsidR="0085263B" w:rsidRDefault="0085263B" w:rsidP="00817FCC"/>
    <w:p w:rsidR="0085263B" w:rsidRDefault="0085263B" w:rsidP="00817FCC"/>
    <w:p w:rsidR="0085263B" w:rsidRDefault="0085263B" w:rsidP="00817FCC"/>
    <w:p w:rsidR="0085263B" w:rsidRDefault="0085263B" w:rsidP="00817FCC"/>
    <w:p w:rsidR="0085263B" w:rsidRDefault="0085263B" w:rsidP="00817FCC"/>
    <w:p w:rsidR="0085263B" w:rsidRDefault="0085263B" w:rsidP="00817FCC"/>
    <w:p w:rsidR="0085263B" w:rsidRDefault="0085263B" w:rsidP="00817FCC"/>
    <w:p w:rsidR="0085263B" w:rsidRDefault="0085263B" w:rsidP="00817FCC"/>
    <w:p w:rsidR="0085263B" w:rsidRDefault="0085263B" w:rsidP="00817FCC"/>
    <w:p w:rsidR="0085263B" w:rsidRDefault="0085263B" w:rsidP="00817FCC"/>
    <w:p w:rsidR="0085263B" w:rsidRPr="00580748" w:rsidRDefault="0085263B" w:rsidP="00647AC1">
      <w:pPr>
        <w:tabs>
          <w:tab w:val="left" w:pos="8625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80748">
        <w:rPr>
          <w:rFonts w:ascii="Times New Roman" w:hAnsi="Times New Roman" w:cs="Times New Roman"/>
          <w:sz w:val="24"/>
          <w:szCs w:val="24"/>
        </w:rPr>
        <w:t>Приложение</w:t>
      </w:r>
    </w:p>
    <w:p w:rsidR="0085263B" w:rsidRDefault="0085263B" w:rsidP="00647AC1">
      <w:pPr>
        <w:tabs>
          <w:tab w:val="left" w:pos="8625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0748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8074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рядку</w:t>
      </w:r>
      <w:r w:rsidRPr="00580748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85263B" w:rsidRPr="00580748" w:rsidRDefault="0085263B" w:rsidP="00647AC1">
      <w:pPr>
        <w:tabs>
          <w:tab w:val="left" w:pos="8625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0748">
        <w:rPr>
          <w:rFonts w:ascii="Times New Roman" w:hAnsi="Times New Roman" w:cs="Times New Roman"/>
          <w:sz w:val="24"/>
          <w:szCs w:val="24"/>
        </w:rPr>
        <w:t>Унечского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от «___»______2022г.</w:t>
      </w:r>
    </w:p>
    <w:p w:rsidR="0085263B" w:rsidRDefault="0085263B" w:rsidP="008D4F5D">
      <w:pPr>
        <w:pStyle w:val="NormalWeb"/>
        <w:tabs>
          <w:tab w:val="left" w:pos="5268"/>
          <w:tab w:val="left" w:pos="5812"/>
          <w:tab w:val="left" w:pos="10206"/>
        </w:tabs>
        <w:spacing w:before="0" w:beforeAutospacing="0" w:after="0" w:afterAutospacing="0" w:line="276" w:lineRule="auto"/>
      </w:pPr>
      <w:r>
        <w:rPr>
          <w:rFonts w:cs="Arial"/>
        </w:rPr>
        <w:tab/>
      </w:r>
      <w:r>
        <w:t xml:space="preserve">  №________</w:t>
      </w:r>
      <w:r>
        <w:tab/>
        <w:t>                                                                   </w:t>
      </w:r>
      <w:r>
        <w:tab/>
        <w:t xml:space="preserve">          </w:t>
      </w:r>
    </w:p>
    <w:p w:rsidR="0085263B" w:rsidRDefault="0085263B" w:rsidP="00647AC1">
      <w:pPr>
        <w:pStyle w:val="NormalWeb"/>
        <w:tabs>
          <w:tab w:val="left" w:pos="6492"/>
          <w:tab w:val="left" w:pos="8040"/>
          <w:tab w:val="right" w:pos="10205"/>
        </w:tabs>
        <w:spacing w:before="0" w:beforeAutospacing="0" w:after="0" w:afterAutospacing="0" w:line="276" w:lineRule="auto"/>
      </w:pPr>
      <w:r>
        <w:rPr>
          <w:rFonts w:cs="Arial"/>
        </w:rPr>
        <w:tab/>
      </w:r>
      <w:r>
        <w:t xml:space="preserve">Директору  </w:t>
      </w:r>
    </w:p>
    <w:p w:rsidR="0085263B" w:rsidRDefault="0085263B" w:rsidP="00647AC1">
      <w:pPr>
        <w:pStyle w:val="NormalWeb"/>
        <w:tabs>
          <w:tab w:val="left" w:pos="7452"/>
        </w:tabs>
        <w:spacing w:before="0" w:beforeAutospacing="0" w:after="0" w:afterAutospacing="0" w:line="276" w:lineRule="auto"/>
      </w:pPr>
      <w:r>
        <w:t xml:space="preserve">                                                                                        ________________________________________</w:t>
      </w:r>
    </w:p>
    <w:p w:rsidR="0085263B" w:rsidRDefault="0085263B" w:rsidP="00647AC1">
      <w:pPr>
        <w:pStyle w:val="NormalWeb"/>
        <w:tabs>
          <w:tab w:val="left" w:pos="7704"/>
        </w:tabs>
        <w:spacing w:before="0" w:beforeAutospacing="0" w:after="0" w:afterAutospacing="0"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Pr="00792D35">
        <w:rPr>
          <w:sz w:val="22"/>
          <w:szCs w:val="22"/>
        </w:rPr>
        <w:t>(наим</w:t>
      </w:r>
      <w:r>
        <w:rPr>
          <w:sz w:val="22"/>
          <w:szCs w:val="22"/>
        </w:rPr>
        <w:t>енование общеобразовательного учреждения)</w:t>
      </w:r>
    </w:p>
    <w:p w:rsidR="0085263B" w:rsidRDefault="0085263B" w:rsidP="00647AC1">
      <w:pPr>
        <w:pStyle w:val="NormalWeb"/>
        <w:tabs>
          <w:tab w:val="left" w:pos="7704"/>
        </w:tabs>
        <w:spacing w:before="0" w:beforeAutospacing="0" w:after="0" w:afterAutospacing="0" w:line="276" w:lineRule="auto"/>
      </w:pPr>
      <w:r>
        <w:rPr>
          <w:sz w:val="22"/>
          <w:szCs w:val="22"/>
        </w:rPr>
        <w:t xml:space="preserve">                                                                                                 _____</w:t>
      </w:r>
      <w:r>
        <w:t xml:space="preserve">___________________________________ </w:t>
      </w:r>
    </w:p>
    <w:p w:rsidR="0085263B" w:rsidRDefault="0085263B" w:rsidP="00647AC1">
      <w:pPr>
        <w:pStyle w:val="NormalWeb"/>
        <w:spacing w:before="0" w:beforeAutospacing="0" w:after="0" w:afterAutospacing="0" w:line="276" w:lineRule="auto"/>
        <w:rPr>
          <w:rFonts w:cs="Arial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Pr="00491AC5">
        <w:rPr>
          <w:sz w:val="22"/>
          <w:szCs w:val="22"/>
        </w:rPr>
        <w:t>(Ф.И.О.</w:t>
      </w:r>
      <w:r>
        <w:rPr>
          <w:sz w:val="22"/>
          <w:szCs w:val="22"/>
        </w:rPr>
        <w:t xml:space="preserve"> директора)</w:t>
      </w:r>
    </w:p>
    <w:p w:rsidR="0085263B" w:rsidRDefault="0085263B" w:rsidP="008D4F5D">
      <w:pPr>
        <w:pStyle w:val="NormalWeb"/>
        <w:tabs>
          <w:tab w:val="left" w:pos="5388"/>
          <w:tab w:val="left" w:pos="5940"/>
          <w:tab w:val="right" w:pos="10205"/>
        </w:tabs>
        <w:spacing w:before="0" w:beforeAutospacing="0" w:after="0" w:afterAutospacing="0" w:line="276" w:lineRule="auto"/>
      </w:pPr>
      <w:r>
        <w:rPr>
          <w:rFonts w:cs="Arial"/>
        </w:rPr>
        <w:tab/>
      </w:r>
      <w:r>
        <w:t>_____________________</w:t>
      </w:r>
      <w:r>
        <w:tab/>
        <w:t>____________________</w:t>
      </w:r>
    </w:p>
    <w:p w:rsidR="0085263B" w:rsidRPr="00491AC5" w:rsidRDefault="0085263B" w:rsidP="00647AC1">
      <w:pPr>
        <w:pStyle w:val="NormalWeb"/>
        <w:spacing w:before="0" w:beforeAutospacing="0" w:after="0" w:afterAutospacing="0" w:line="276" w:lineRule="auto"/>
        <w:rPr>
          <w:rFonts w:cs="Arial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</w:t>
      </w:r>
      <w:r w:rsidRPr="00491AC5">
        <w:rPr>
          <w:sz w:val="22"/>
          <w:szCs w:val="22"/>
        </w:rPr>
        <w:t>(Ф.И.О. родителя</w:t>
      </w:r>
      <w:r>
        <w:rPr>
          <w:sz w:val="22"/>
          <w:szCs w:val="22"/>
        </w:rPr>
        <w:t>, законного представителя)</w:t>
      </w:r>
    </w:p>
    <w:p w:rsidR="0085263B" w:rsidRDefault="0085263B" w:rsidP="00647AC1">
      <w:pPr>
        <w:pStyle w:val="NormalWeb"/>
        <w:spacing w:before="0" w:beforeAutospacing="0" w:after="0" w:afterAutospacing="0" w:line="276" w:lineRule="auto"/>
        <w:jc w:val="right"/>
      </w:pPr>
      <w:r>
        <w:rPr>
          <w:rFonts w:cs="Arial"/>
        </w:rPr>
        <w:t>                                                                            </w:t>
      </w:r>
      <w:r>
        <w:t xml:space="preserve">     ________________________________________</w:t>
      </w:r>
    </w:p>
    <w:p w:rsidR="0085263B" w:rsidRDefault="0085263B" w:rsidP="00647AC1">
      <w:pPr>
        <w:pStyle w:val="NormalWeb"/>
        <w:tabs>
          <w:tab w:val="left" w:pos="7764"/>
          <w:tab w:val="right" w:pos="10205"/>
        </w:tabs>
        <w:spacing w:before="0" w:beforeAutospacing="0" w:after="0" w:afterAutospacing="0" w:line="276" w:lineRule="auto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</w:p>
    <w:p w:rsidR="0085263B" w:rsidRDefault="0085263B" w:rsidP="008D4F5D">
      <w:pPr>
        <w:pStyle w:val="NormalWeb"/>
        <w:tabs>
          <w:tab w:val="left" w:pos="5376"/>
          <w:tab w:val="left" w:pos="5940"/>
          <w:tab w:val="left" w:pos="7704"/>
          <w:tab w:val="left" w:pos="7968"/>
          <w:tab w:val="right" w:pos="10205"/>
        </w:tabs>
        <w:spacing w:before="0" w:beforeAutospacing="0" w:after="0" w:afterAutospacing="0" w:line="276" w:lineRule="auto"/>
      </w:pPr>
      <w:r>
        <w:rPr>
          <w:rFonts w:cs="Arial"/>
        </w:rPr>
        <w:tab/>
      </w:r>
      <w:r>
        <w:t>________________________________________</w:t>
      </w:r>
    </w:p>
    <w:p w:rsidR="0085263B" w:rsidRPr="00491AC5" w:rsidRDefault="0085263B" w:rsidP="00647AC1">
      <w:pPr>
        <w:pStyle w:val="NormalWeb"/>
        <w:spacing w:before="0" w:beforeAutospacing="0" w:after="0" w:afterAutospacing="0" w:line="276" w:lineRule="auto"/>
        <w:jc w:val="center"/>
        <w:rPr>
          <w:sz w:val="22"/>
          <w:szCs w:val="22"/>
        </w:rPr>
      </w:pPr>
      <w:r w:rsidRPr="00491AC5">
        <w:rPr>
          <w:sz w:val="22"/>
          <w:szCs w:val="22"/>
        </w:rPr>
        <w:t xml:space="preserve">                                                                                                   (</w:t>
      </w:r>
      <w:r>
        <w:rPr>
          <w:sz w:val="22"/>
          <w:szCs w:val="22"/>
        </w:rPr>
        <w:t>адрес, №</w:t>
      </w:r>
      <w:r w:rsidRPr="00491AC5">
        <w:rPr>
          <w:sz w:val="22"/>
          <w:szCs w:val="22"/>
        </w:rPr>
        <w:t>телефон</w:t>
      </w:r>
      <w:r>
        <w:rPr>
          <w:sz w:val="22"/>
          <w:szCs w:val="22"/>
        </w:rPr>
        <w:t>а</w:t>
      </w:r>
      <w:r w:rsidRPr="00491AC5">
        <w:rPr>
          <w:sz w:val="22"/>
          <w:szCs w:val="22"/>
        </w:rPr>
        <w:t>)</w:t>
      </w:r>
    </w:p>
    <w:p w:rsidR="0085263B" w:rsidRDefault="0085263B" w:rsidP="00792D35">
      <w:pPr>
        <w:pStyle w:val="NormalWeb"/>
        <w:jc w:val="center"/>
      </w:pPr>
      <w:r>
        <w:t>ЗАЯВЛЕНИЕ</w:t>
      </w:r>
    </w:p>
    <w:p w:rsidR="0085263B" w:rsidRDefault="0085263B" w:rsidP="00844582">
      <w:pPr>
        <w:pStyle w:val="NormalWeb"/>
        <w:spacing w:line="360" w:lineRule="auto"/>
        <w:jc w:val="center"/>
        <w:rPr>
          <w:rFonts w:cs="Arial"/>
        </w:rPr>
      </w:pPr>
      <w:r>
        <w:t>Прошу освободить от родительской платы н</w:t>
      </w:r>
      <w:r w:rsidRPr="00B34B5B">
        <w:t>а организацию питания</w:t>
      </w:r>
      <w:r>
        <w:t xml:space="preserve"> моего ребенка  ______________________________________ «___»__________20____года рождения, обучающегося в_____________________________________________________________________</w:t>
      </w:r>
      <w:r>
        <w:rPr>
          <w:sz w:val="22"/>
          <w:szCs w:val="22"/>
        </w:rPr>
        <w:t>(</w:t>
      </w:r>
      <w:r w:rsidRPr="00792D35">
        <w:rPr>
          <w:sz w:val="22"/>
          <w:szCs w:val="22"/>
        </w:rPr>
        <w:t>наим</w:t>
      </w:r>
      <w:r>
        <w:rPr>
          <w:sz w:val="22"/>
          <w:szCs w:val="22"/>
        </w:rPr>
        <w:t>енование общеобразовательного учреждения)</w:t>
      </w:r>
    </w:p>
    <w:p w:rsidR="0085263B" w:rsidRPr="001B7EB5" w:rsidRDefault="0085263B" w:rsidP="003E0E01">
      <w:pPr>
        <w:pStyle w:val="NormalWeb"/>
        <w:spacing w:before="0" w:beforeAutospacing="0" w:after="0" w:afterAutospacing="0" w:line="276" w:lineRule="auto"/>
        <w:jc w:val="both"/>
      </w:pPr>
      <w:r w:rsidRPr="001B7EB5">
        <w:t>Документы прилагаю</w:t>
      </w:r>
      <w:r>
        <w:t xml:space="preserve"> (нужное подчеркнуть)</w:t>
      </w:r>
      <w:r w:rsidRPr="001B7EB5">
        <w:t>:</w:t>
      </w:r>
    </w:p>
    <w:p w:rsidR="0085263B" w:rsidRPr="00757B61" w:rsidRDefault="0085263B" w:rsidP="003E0E01">
      <w:pPr>
        <w:pStyle w:val="ListParagraph"/>
        <w:numPr>
          <w:ilvl w:val="0"/>
          <w:numId w:val="3"/>
        </w:numPr>
        <w:tabs>
          <w:tab w:val="left" w:pos="567"/>
          <w:tab w:val="left" w:pos="1418"/>
        </w:tabs>
        <w:spacing w:before="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Копия</w:t>
      </w:r>
      <w:r w:rsidRPr="00757B61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57B61">
        <w:rPr>
          <w:rFonts w:ascii="Times New Roman" w:hAnsi="Times New Roman" w:cs="Times New Roman"/>
          <w:sz w:val="24"/>
          <w:szCs w:val="24"/>
        </w:rPr>
        <w:t>, удостоверяющего личность заявителя (паспорт гражданина Российской Федерации);</w:t>
      </w:r>
    </w:p>
    <w:p w:rsidR="0085263B" w:rsidRPr="00757B61" w:rsidRDefault="0085263B" w:rsidP="003E0E01">
      <w:pPr>
        <w:pStyle w:val="ListParagraph"/>
        <w:numPr>
          <w:ilvl w:val="0"/>
          <w:numId w:val="3"/>
        </w:numPr>
        <w:tabs>
          <w:tab w:val="left" w:pos="567"/>
          <w:tab w:val="left" w:pos="1418"/>
        </w:tabs>
        <w:spacing w:before="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</w:t>
      </w:r>
      <w:r w:rsidRPr="00757B61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57B61">
        <w:rPr>
          <w:rFonts w:ascii="Times New Roman" w:hAnsi="Times New Roman" w:cs="Times New Roman"/>
          <w:sz w:val="24"/>
          <w:szCs w:val="24"/>
        </w:rPr>
        <w:t>, подтверждающего полномочия законного представителя обучающегося (в случае подачи заявления законным представителем обучающегося);</w:t>
      </w:r>
    </w:p>
    <w:p w:rsidR="0085263B" w:rsidRPr="00757B61" w:rsidRDefault="0085263B" w:rsidP="003E0E01">
      <w:pPr>
        <w:pStyle w:val="ListParagraph"/>
        <w:numPr>
          <w:ilvl w:val="0"/>
          <w:numId w:val="3"/>
        </w:numPr>
        <w:tabs>
          <w:tab w:val="left" w:pos="567"/>
          <w:tab w:val="left" w:pos="1418"/>
        </w:tabs>
        <w:spacing w:before="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</w:t>
      </w:r>
      <w:r w:rsidRPr="00757B61">
        <w:rPr>
          <w:rFonts w:ascii="Times New Roman" w:hAnsi="Times New Roman" w:cs="Times New Roman"/>
          <w:sz w:val="24"/>
          <w:szCs w:val="24"/>
        </w:rPr>
        <w:t xml:space="preserve">  свидетельств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57B61">
        <w:rPr>
          <w:rFonts w:ascii="Times New Roman" w:hAnsi="Times New Roman" w:cs="Times New Roman"/>
          <w:sz w:val="24"/>
          <w:szCs w:val="24"/>
        </w:rPr>
        <w:t xml:space="preserve"> о рождении обучающегося;</w:t>
      </w:r>
    </w:p>
    <w:p w:rsidR="0085263B" w:rsidRPr="00757B61" w:rsidRDefault="0085263B" w:rsidP="003E0E01">
      <w:pPr>
        <w:pStyle w:val="ListParagraph"/>
        <w:numPr>
          <w:ilvl w:val="0"/>
          <w:numId w:val="3"/>
        </w:numPr>
        <w:tabs>
          <w:tab w:val="left" w:pos="567"/>
          <w:tab w:val="left" w:pos="1418"/>
        </w:tabs>
        <w:spacing w:before="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</w:t>
      </w:r>
      <w:r w:rsidRPr="00757B61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57B6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выданного военным комиссариатом, подтверждающая, что один из родителей (законных представителей) призван на военную службу по мобилизации.</w:t>
      </w:r>
    </w:p>
    <w:p w:rsidR="0085263B" w:rsidRPr="001B7EB5" w:rsidRDefault="0085263B" w:rsidP="003E0E01">
      <w:pPr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EB5">
        <w:rPr>
          <w:rFonts w:ascii="Times New Roman" w:hAnsi="Times New Roman" w:cs="Times New Roman"/>
          <w:sz w:val="24"/>
          <w:szCs w:val="24"/>
        </w:rPr>
        <w:t xml:space="preserve">Обязуюсь уведомлять образовательное учреждение о наступлении обстоятельств, влекущих отмену </w:t>
      </w:r>
      <w:r>
        <w:rPr>
          <w:rFonts w:ascii="Times New Roman" w:hAnsi="Times New Roman" w:cs="Times New Roman"/>
          <w:sz w:val="24"/>
          <w:szCs w:val="24"/>
        </w:rPr>
        <w:t xml:space="preserve">мер </w:t>
      </w:r>
      <w:r w:rsidRPr="001B7EB5">
        <w:rPr>
          <w:rFonts w:ascii="Times New Roman" w:hAnsi="Times New Roman" w:cs="Times New Roman"/>
          <w:sz w:val="24"/>
          <w:szCs w:val="24"/>
        </w:rPr>
        <w:t>социальной поддержки.</w:t>
      </w:r>
    </w:p>
    <w:p w:rsidR="0085263B" w:rsidRPr="001B7EB5" w:rsidRDefault="0085263B" w:rsidP="003E0E01">
      <w:pPr>
        <w:pStyle w:val="NormalWeb"/>
        <w:spacing w:before="0" w:beforeAutospacing="0" w:after="0" w:afterAutospacing="0" w:line="276" w:lineRule="auto"/>
        <w:ind w:left="357"/>
        <w:jc w:val="both"/>
      </w:pPr>
      <w:r w:rsidRPr="001B7EB5">
        <w:t>Не возражаю против проверки представленных мною персональных  данных.</w:t>
      </w:r>
    </w:p>
    <w:p w:rsidR="0085263B" w:rsidRDefault="0085263B" w:rsidP="003E0E01">
      <w:pPr>
        <w:pStyle w:val="NormalWeb"/>
        <w:spacing w:before="0" w:beforeAutospacing="0" w:after="0" w:afterAutospacing="0" w:line="276" w:lineRule="auto"/>
        <w:ind w:left="357"/>
        <w:jc w:val="both"/>
        <w:rPr>
          <w:rFonts w:cs="Arial"/>
        </w:rPr>
      </w:pPr>
      <w:r w:rsidRPr="001B7EB5">
        <w:t>Ответственность за достоверность предоставленных мною сведений несу лично.</w:t>
      </w:r>
    </w:p>
    <w:p w:rsidR="0085263B" w:rsidRDefault="0085263B" w:rsidP="003E0E01">
      <w:pPr>
        <w:pStyle w:val="NormalWeb"/>
        <w:spacing w:before="0" w:beforeAutospacing="0" w:after="0" w:afterAutospacing="0" w:line="276" w:lineRule="auto"/>
        <w:ind w:left="357"/>
        <w:jc w:val="both"/>
        <w:rPr>
          <w:rFonts w:cs="Arial"/>
        </w:rPr>
      </w:pPr>
    </w:p>
    <w:p w:rsidR="0085263B" w:rsidRDefault="0085263B" w:rsidP="001B7EB5">
      <w:pPr>
        <w:pStyle w:val="NormalWeb"/>
        <w:spacing w:before="0" w:beforeAutospacing="0" w:after="0" w:afterAutospacing="0"/>
        <w:ind w:left="357"/>
        <w:jc w:val="both"/>
        <w:rPr>
          <w:rFonts w:cs="Arial"/>
        </w:rPr>
      </w:pPr>
    </w:p>
    <w:p w:rsidR="0085263B" w:rsidRDefault="0085263B" w:rsidP="001B7EB5">
      <w:pPr>
        <w:pStyle w:val="NormalWeb"/>
        <w:spacing w:before="0" w:beforeAutospacing="0" w:after="0" w:afterAutospacing="0"/>
        <w:ind w:left="357"/>
        <w:jc w:val="both"/>
        <w:rPr>
          <w:rFonts w:cs="Arial"/>
        </w:rPr>
      </w:pPr>
    </w:p>
    <w:p w:rsidR="0085263B" w:rsidRDefault="0085263B" w:rsidP="001B7EB5">
      <w:pPr>
        <w:pStyle w:val="NormalWeb"/>
        <w:spacing w:before="0" w:beforeAutospacing="0" w:after="0" w:afterAutospacing="0"/>
        <w:ind w:left="357"/>
        <w:jc w:val="both"/>
        <w:rPr>
          <w:rFonts w:cs="Arial"/>
        </w:rPr>
      </w:pPr>
    </w:p>
    <w:p w:rsidR="0085263B" w:rsidRPr="001839B2" w:rsidRDefault="0085263B" w:rsidP="00792D35">
      <w:pPr>
        <w:pStyle w:val="NormalWeb"/>
        <w:spacing w:before="0" w:beforeAutospacing="0" w:after="0" w:afterAutospacing="0"/>
        <w:jc w:val="both"/>
        <w:rPr>
          <w:rFonts w:cs="Arial"/>
          <w:sz w:val="22"/>
          <w:szCs w:val="22"/>
        </w:rPr>
      </w:pPr>
      <w:r w:rsidRPr="001B7EB5">
        <w:t xml:space="preserve">«____»__________20_____года           </w:t>
      </w:r>
      <w:r>
        <w:t>__________                           ____</w:t>
      </w:r>
      <w:r w:rsidRPr="001B7EB5">
        <w:t>_______________</w:t>
      </w:r>
    </w:p>
    <w:p w:rsidR="0085263B" w:rsidRPr="001839B2" w:rsidRDefault="0085263B" w:rsidP="00E66DAC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>
        <w:rPr>
          <w:rFonts w:cs="Arial"/>
        </w:rPr>
        <w:tab/>
      </w:r>
      <w:r>
        <w:rPr>
          <w:sz w:val="22"/>
          <w:szCs w:val="22"/>
        </w:rPr>
        <w:t xml:space="preserve">(подпись)                                </w:t>
      </w:r>
      <w:r w:rsidRPr="001839B2">
        <w:rPr>
          <w:sz w:val="22"/>
          <w:szCs w:val="22"/>
        </w:rPr>
        <w:t>(расшифровка подписи)</w:t>
      </w:r>
    </w:p>
    <w:p w:rsidR="0085263B" w:rsidRDefault="0085263B" w:rsidP="00E66DAC">
      <w:pPr>
        <w:tabs>
          <w:tab w:val="center" w:pos="5102"/>
        </w:tabs>
      </w:pPr>
    </w:p>
    <w:p w:rsidR="0085263B" w:rsidRDefault="0085263B" w:rsidP="00817FCC"/>
    <w:sectPr w:rsidR="0085263B" w:rsidSect="001E18DB">
      <w:pgSz w:w="11906" w:h="16838"/>
      <w:pgMar w:top="993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358B7"/>
    <w:multiLevelType w:val="hybridMultilevel"/>
    <w:tmpl w:val="C71AE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531D9F"/>
    <w:multiLevelType w:val="multilevel"/>
    <w:tmpl w:val="38C68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B86BC3"/>
    <w:multiLevelType w:val="multilevel"/>
    <w:tmpl w:val="B8FACDD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08AC"/>
    <w:rsid w:val="00023122"/>
    <w:rsid w:val="00040C35"/>
    <w:rsid w:val="000412D3"/>
    <w:rsid w:val="000911CB"/>
    <w:rsid w:val="000D3BA0"/>
    <w:rsid w:val="000D5E84"/>
    <w:rsid w:val="00122818"/>
    <w:rsid w:val="00124F4D"/>
    <w:rsid w:val="00165320"/>
    <w:rsid w:val="00165FA7"/>
    <w:rsid w:val="001839B2"/>
    <w:rsid w:val="001B7EB5"/>
    <w:rsid w:val="001C2E82"/>
    <w:rsid w:val="001D325C"/>
    <w:rsid w:val="001E18DB"/>
    <w:rsid w:val="001E23C3"/>
    <w:rsid w:val="001F239E"/>
    <w:rsid w:val="00251995"/>
    <w:rsid w:val="0027488E"/>
    <w:rsid w:val="00283A18"/>
    <w:rsid w:val="002B532B"/>
    <w:rsid w:val="002C436C"/>
    <w:rsid w:val="002E3100"/>
    <w:rsid w:val="00324A33"/>
    <w:rsid w:val="003550D2"/>
    <w:rsid w:val="00361AFA"/>
    <w:rsid w:val="003873B0"/>
    <w:rsid w:val="003E0E01"/>
    <w:rsid w:val="0042410A"/>
    <w:rsid w:val="00472237"/>
    <w:rsid w:val="00491AC5"/>
    <w:rsid w:val="004A17AD"/>
    <w:rsid w:val="004A5239"/>
    <w:rsid w:val="00504478"/>
    <w:rsid w:val="005279B6"/>
    <w:rsid w:val="00540ECE"/>
    <w:rsid w:val="00544218"/>
    <w:rsid w:val="00550DA4"/>
    <w:rsid w:val="00551162"/>
    <w:rsid w:val="00580748"/>
    <w:rsid w:val="005A23BA"/>
    <w:rsid w:val="005B1FB6"/>
    <w:rsid w:val="005D0D0B"/>
    <w:rsid w:val="005E146C"/>
    <w:rsid w:val="00647AC1"/>
    <w:rsid w:val="00650741"/>
    <w:rsid w:val="006938CB"/>
    <w:rsid w:val="006D5D01"/>
    <w:rsid w:val="0070056A"/>
    <w:rsid w:val="00757B61"/>
    <w:rsid w:val="00792D35"/>
    <w:rsid w:val="00817FCC"/>
    <w:rsid w:val="00844582"/>
    <w:rsid w:val="0085263B"/>
    <w:rsid w:val="00870624"/>
    <w:rsid w:val="00881D22"/>
    <w:rsid w:val="008A55F7"/>
    <w:rsid w:val="008B42A8"/>
    <w:rsid w:val="008B54F2"/>
    <w:rsid w:val="008D4F5D"/>
    <w:rsid w:val="008E2D80"/>
    <w:rsid w:val="008F5094"/>
    <w:rsid w:val="009217D0"/>
    <w:rsid w:val="00927A71"/>
    <w:rsid w:val="00994E90"/>
    <w:rsid w:val="009E0959"/>
    <w:rsid w:val="00A117A6"/>
    <w:rsid w:val="00A1193F"/>
    <w:rsid w:val="00A708AC"/>
    <w:rsid w:val="00AA5B31"/>
    <w:rsid w:val="00B34B5B"/>
    <w:rsid w:val="00B410EB"/>
    <w:rsid w:val="00B63788"/>
    <w:rsid w:val="00BA1175"/>
    <w:rsid w:val="00BB51B9"/>
    <w:rsid w:val="00BC0EA1"/>
    <w:rsid w:val="00C06703"/>
    <w:rsid w:val="00C14927"/>
    <w:rsid w:val="00C643E2"/>
    <w:rsid w:val="00CB7541"/>
    <w:rsid w:val="00CD19C2"/>
    <w:rsid w:val="00CE26B6"/>
    <w:rsid w:val="00CF2D5E"/>
    <w:rsid w:val="00D15F11"/>
    <w:rsid w:val="00D30A2D"/>
    <w:rsid w:val="00D3292B"/>
    <w:rsid w:val="00D46F29"/>
    <w:rsid w:val="00D54F6C"/>
    <w:rsid w:val="00D66F14"/>
    <w:rsid w:val="00D76945"/>
    <w:rsid w:val="00D956D6"/>
    <w:rsid w:val="00DA0A36"/>
    <w:rsid w:val="00DB2D84"/>
    <w:rsid w:val="00DC35FF"/>
    <w:rsid w:val="00E66DAC"/>
    <w:rsid w:val="00E86148"/>
    <w:rsid w:val="00EC13CF"/>
    <w:rsid w:val="00EC21B1"/>
    <w:rsid w:val="00ED6A06"/>
    <w:rsid w:val="00EF4488"/>
    <w:rsid w:val="00F00B26"/>
    <w:rsid w:val="00F171DD"/>
    <w:rsid w:val="00F42BEE"/>
    <w:rsid w:val="00FA7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F6C"/>
    <w:pPr>
      <w:spacing w:line="360" w:lineRule="auto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A117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1175"/>
    <w:rPr>
      <w:rFonts w:ascii="Tahoma" w:hAnsi="Tahoma" w:cs="Tahoma"/>
      <w:sz w:val="16"/>
      <w:szCs w:val="16"/>
      <w:lang w:eastAsia="ru-RU"/>
    </w:rPr>
  </w:style>
  <w:style w:type="paragraph" w:styleId="NormalWeb">
    <w:name w:val="Normal (Web)"/>
    <w:basedOn w:val="Normal"/>
    <w:uiPriority w:val="99"/>
    <w:rsid w:val="00792D3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757B61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894</TotalTime>
  <Pages>3</Pages>
  <Words>994</Words>
  <Characters>5667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Старовойтова Алла Васильевна</dc:creator>
  <cp:keywords/>
  <dc:description/>
  <cp:lastModifiedBy>Лосева Е.Ю.</cp:lastModifiedBy>
  <cp:revision>80</cp:revision>
  <cp:lastPrinted>2022-12-21T07:53:00Z</cp:lastPrinted>
  <dcterms:created xsi:type="dcterms:W3CDTF">2022-07-11T07:45:00Z</dcterms:created>
  <dcterms:modified xsi:type="dcterms:W3CDTF">2022-12-21T07:53:00Z</dcterms:modified>
</cp:coreProperties>
</file>